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59AAD" w14:textId="77777777" w:rsidR="002F31A6" w:rsidRDefault="002F31A6" w:rsidP="002F3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fl.1494)</w:t>
      </w:r>
    </w:p>
    <w:p w14:paraId="412BB65D" w14:textId="77777777" w:rsidR="002F31A6" w:rsidRDefault="002F31A6" w:rsidP="002F31A6">
      <w:pPr>
        <w:pStyle w:val="NoSpacing"/>
        <w:rPr>
          <w:rFonts w:cs="Times New Roman"/>
          <w:szCs w:val="24"/>
        </w:rPr>
      </w:pPr>
    </w:p>
    <w:p w14:paraId="44FFED9E" w14:textId="77777777" w:rsidR="002F31A6" w:rsidRDefault="002F31A6" w:rsidP="002F31A6">
      <w:pPr>
        <w:pStyle w:val="NoSpacing"/>
        <w:rPr>
          <w:rFonts w:cs="Times New Roman"/>
          <w:szCs w:val="24"/>
        </w:rPr>
      </w:pPr>
    </w:p>
    <w:p w14:paraId="294BAC74" w14:textId="77777777" w:rsidR="002F31A6" w:rsidRDefault="002F31A6" w:rsidP="002F3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Jul.</w:t>
      </w: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the East Riding of Yorkshire.</w:t>
      </w:r>
    </w:p>
    <w:p w14:paraId="5723A0C0" w14:textId="77777777" w:rsidR="002F31A6" w:rsidRDefault="002F31A6" w:rsidP="002F3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p.506)</w:t>
      </w:r>
    </w:p>
    <w:p w14:paraId="0CDAD1F3" w14:textId="77777777" w:rsidR="002F31A6" w:rsidRDefault="002F31A6" w:rsidP="002F31A6">
      <w:pPr>
        <w:pStyle w:val="NoSpacing"/>
        <w:rPr>
          <w:rFonts w:cs="Times New Roman"/>
          <w:szCs w:val="24"/>
        </w:rPr>
      </w:pPr>
    </w:p>
    <w:p w14:paraId="41B515D8" w14:textId="77777777" w:rsidR="002F31A6" w:rsidRDefault="002F31A6" w:rsidP="002F31A6">
      <w:pPr>
        <w:pStyle w:val="NoSpacing"/>
        <w:rPr>
          <w:rFonts w:cs="Times New Roman"/>
          <w:szCs w:val="24"/>
        </w:rPr>
      </w:pPr>
    </w:p>
    <w:p w14:paraId="5B13CCA5" w14:textId="77777777" w:rsidR="002F31A6" w:rsidRDefault="002F31A6" w:rsidP="002F3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2024</w:t>
      </w:r>
    </w:p>
    <w:p w14:paraId="48A4C08F" w14:textId="219EB33B" w:rsidR="002F31A6" w:rsidRPr="002F31A6" w:rsidRDefault="002F31A6" w:rsidP="002F31A6">
      <w:pPr>
        <w:pStyle w:val="NoSpacing"/>
        <w:rPr>
          <w:rFonts w:cs="Times New Roman"/>
          <w:szCs w:val="24"/>
        </w:rPr>
      </w:pPr>
    </w:p>
    <w:p w14:paraId="3D199A5F" w14:textId="19DE6E03" w:rsidR="002F31A6" w:rsidRPr="002F31A6" w:rsidRDefault="002F31A6" w:rsidP="009139A6">
      <w:pPr>
        <w:pStyle w:val="NoSpacing"/>
        <w:rPr>
          <w:rFonts w:cs="Times New Roman"/>
          <w:szCs w:val="24"/>
        </w:rPr>
      </w:pPr>
    </w:p>
    <w:sectPr w:rsidR="002F31A6" w:rsidRPr="002F31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25429" w14:textId="77777777" w:rsidR="002F31A6" w:rsidRDefault="002F31A6" w:rsidP="009139A6">
      <w:r>
        <w:separator/>
      </w:r>
    </w:p>
  </w:endnote>
  <w:endnote w:type="continuationSeparator" w:id="0">
    <w:p w14:paraId="1782C832" w14:textId="77777777" w:rsidR="002F31A6" w:rsidRDefault="002F31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E98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338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1F0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47A19" w14:textId="77777777" w:rsidR="002F31A6" w:rsidRDefault="002F31A6" w:rsidP="009139A6">
      <w:r>
        <w:separator/>
      </w:r>
    </w:p>
  </w:footnote>
  <w:footnote w:type="continuationSeparator" w:id="0">
    <w:p w14:paraId="52AD98FB" w14:textId="77777777" w:rsidR="002F31A6" w:rsidRDefault="002F31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7FE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397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920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1A6"/>
    <w:rsid w:val="000666E0"/>
    <w:rsid w:val="002510B7"/>
    <w:rsid w:val="00270799"/>
    <w:rsid w:val="002F31A6"/>
    <w:rsid w:val="0052136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077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0391B"/>
  <w15:chartTrackingRefBased/>
  <w15:docId w15:val="{C53D9AAC-F3C2-487D-81DE-08175ABE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2024-12-26T21:13:00Z</dcterms:created>
  <dcterms:modified xsi:type="dcterms:W3CDTF">2024-12-26T21:30:00Z</dcterms:modified>
</cp:coreProperties>
</file>